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FE76C" w14:textId="77777777" w:rsidR="008F16F1" w:rsidRDefault="008F16F1" w:rsidP="008F16F1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TOKY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fl.1422)</w:t>
      </w:r>
    </w:p>
    <w:p w14:paraId="5B8DF4BF" w14:textId="77777777" w:rsidR="008F16F1" w:rsidRDefault="008F16F1" w:rsidP="008F16F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</w:t>
      </w:r>
    </w:p>
    <w:p w14:paraId="6FF32D68" w14:textId="77777777" w:rsidR="008F16F1" w:rsidRDefault="008F16F1" w:rsidP="008F16F1">
      <w:pPr>
        <w:pStyle w:val="NoSpacing"/>
        <w:rPr>
          <w:rFonts w:cs="Times New Roman"/>
          <w:szCs w:val="24"/>
        </w:rPr>
      </w:pPr>
    </w:p>
    <w:p w14:paraId="5F21EFCE" w14:textId="77777777" w:rsidR="008F16F1" w:rsidRDefault="008F16F1" w:rsidP="008F16F1">
      <w:pPr>
        <w:pStyle w:val="NoSpacing"/>
        <w:rPr>
          <w:rFonts w:cs="Times New Roman"/>
          <w:szCs w:val="24"/>
        </w:rPr>
      </w:pPr>
    </w:p>
    <w:p w14:paraId="33F9A9F2" w14:textId="77777777" w:rsidR="008F16F1" w:rsidRDefault="008F16F1" w:rsidP="008F16F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Jan.1422</w:t>
      </w:r>
      <w:r>
        <w:rPr>
          <w:rFonts w:cs="Times New Roman"/>
          <w:szCs w:val="24"/>
        </w:rPr>
        <w:tab/>
        <w:t>He was elected a Constable of Bishopsgate Ward.</w:t>
      </w:r>
    </w:p>
    <w:p w14:paraId="0BF98946" w14:textId="77777777" w:rsidR="008F16F1" w:rsidRDefault="008F16F1" w:rsidP="008F16F1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7F140C88" w14:textId="77777777" w:rsidR="008F16F1" w:rsidRDefault="008F16F1" w:rsidP="008F16F1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Caroline M. Barron: Thesis presented for the degree of Doctor of Philosophy in the University of London, January 1970 p.545)</w:t>
      </w:r>
    </w:p>
    <w:p w14:paraId="3F31AFE6" w14:textId="77777777" w:rsidR="008F16F1" w:rsidRDefault="008F16F1" w:rsidP="008F16F1">
      <w:pPr>
        <w:pStyle w:val="NoSpacing"/>
        <w:rPr>
          <w:rFonts w:eastAsia="Times New Roman" w:cs="Times New Roman"/>
          <w:szCs w:val="24"/>
        </w:rPr>
      </w:pPr>
    </w:p>
    <w:p w14:paraId="7035D302" w14:textId="77777777" w:rsidR="008F16F1" w:rsidRDefault="008F16F1" w:rsidP="008F16F1">
      <w:pPr>
        <w:pStyle w:val="NoSpacing"/>
        <w:rPr>
          <w:rFonts w:eastAsia="Times New Roman" w:cs="Times New Roman"/>
          <w:szCs w:val="24"/>
        </w:rPr>
      </w:pPr>
    </w:p>
    <w:p w14:paraId="5BECE65E" w14:textId="77777777" w:rsidR="008F16F1" w:rsidRDefault="008F16F1" w:rsidP="008F16F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21 January 2023</w:t>
      </w:r>
    </w:p>
    <w:p w14:paraId="7E41901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63180" w14:textId="77777777" w:rsidR="008F16F1" w:rsidRDefault="008F16F1" w:rsidP="009139A6">
      <w:r>
        <w:separator/>
      </w:r>
    </w:p>
  </w:endnote>
  <w:endnote w:type="continuationSeparator" w:id="0">
    <w:p w14:paraId="6B7E043D" w14:textId="77777777" w:rsidR="008F16F1" w:rsidRDefault="008F16F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AC0E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912C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B653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23CC4" w14:textId="77777777" w:rsidR="008F16F1" w:rsidRDefault="008F16F1" w:rsidP="009139A6">
      <w:r>
        <w:separator/>
      </w:r>
    </w:p>
  </w:footnote>
  <w:footnote w:type="continuationSeparator" w:id="0">
    <w:p w14:paraId="706D4590" w14:textId="77777777" w:rsidR="008F16F1" w:rsidRDefault="008F16F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1080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C309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6CD1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6F1"/>
    <w:rsid w:val="000666E0"/>
    <w:rsid w:val="002510B7"/>
    <w:rsid w:val="005C130B"/>
    <w:rsid w:val="00826F5C"/>
    <w:rsid w:val="008F16F1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01AD64"/>
  <w15:chartTrackingRefBased/>
  <w15:docId w15:val="{5E7CD52B-5373-483E-B5E9-2F6B9F826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2023-01-21T21:27:00Z</dcterms:created>
  <dcterms:modified xsi:type="dcterms:W3CDTF">2023-01-21T21:28:00Z</dcterms:modified>
</cp:coreProperties>
</file>